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CADAE" w14:textId="77777777" w:rsidR="00D43DFD" w:rsidRDefault="00D43DFD"/>
    <w:p w14:paraId="1FAFB8A4" w14:textId="589905E1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65859BA6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34B298C" w14:textId="10EC2F5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168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  Λογισμικ</w:t>
            </w:r>
            <w:r w:rsidR="00B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ό</w:t>
            </w:r>
            <w:r w:rsidR="00A168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τηλεσκόπησης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</w:tr>
      <w:tr w:rsidR="008D329F" w:rsidRPr="008D329F" w14:paraId="0F419CCB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1B12D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52DA3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2DD12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62693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10386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478874E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328C7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E8AA1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751FE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9AF2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6123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5C4EE3B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F92A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9CDB7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4042C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1F42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4A73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93359E0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98253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D0BACF" w14:textId="686EB45A" w:rsidR="008D329F" w:rsidRPr="008D329F" w:rsidRDefault="00A16851" w:rsidP="00A9637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1685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Ειδικ</w:t>
            </w:r>
            <w:r w:rsidR="005076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ό</w:t>
            </w:r>
            <w:r w:rsidRPr="00A1685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λογισμικ</w:t>
            </w:r>
            <w:r w:rsidR="00A1023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ό </w:t>
            </w:r>
            <w:r w:rsidR="00F6213B" w:rsidRPr="00F6213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τηλεπισκόπησης  επεξεργασίας και ανάλυσης δορυφορικών εικόνων  (ENVI)</w:t>
            </w:r>
            <w:r w:rsidRPr="00A1685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D9B82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E740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9D8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147B3D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20BDB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ED40B5" w14:textId="6717B677" w:rsidR="008D329F" w:rsidRPr="00507641" w:rsidRDefault="0065005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5076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>(</w:t>
            </w:r>
            <w:r w:rsidR="00507641" w:rsidRPr="005076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 xml:space="preserve">5 </w:t>
            </w:r>
            <w:r w:rsidR="00507641" w:rsidRPr="00507641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άδειες)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7D839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208E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FA29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76E95B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A40C4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B60B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F30398" w14:textId="4C9D0C9F" w:rsidR="008D329F" w:rsidRPr="00A16851" w:rsidRDefault="0088765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DDA8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AA643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87342EF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8DBAB68" w14:textId="77777777"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815C9"/>
    <w:rsid w:val="0024151E"/>
    <w:rsid w:val="00244406"/>
    <w:rsid w:val="00295CDC"/>
    <w:rsid w:val="002C5B52"/>
    <w:rsid w:val="00507641"/>
    <w:rsid w:val="00650057"/>
    <w:rsid w:val="007C3968"/>
    <w:rsid w:val="00887651"/>
    <w:rsid w:val="008D329F"/>
    <w:rsid w:val="009A6F68"/>
    <w:rsid w:val="00A10231"/>
    <w:rsid w:val="00A16851"/>
    <w:rsid w:val="00A9637D"/>
    <w:rsid w:val="00BD7532"/>
    <w:rsid w:val="00D43DFD"/>
    <w:rsid w:val="00F14BB0"/>
    <w:rsid w:val="00F55C81"/>
    <w:rsid w:val="00F6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928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2BEF4F2E</Template>
  <TotalTime>13</TotalTime>
  <Pages>1</Pages>
  <Words>47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12</cp:revision>
  <dcterms:created xsi:type="dcterms:W3CDTF">2025-10-15T08:49:00Z</dcterms:created>
  <dcterms:modified xsi:type="dcterms:W3CDTF">2025-10-31T11:05:00Z</dcterms:modified>
</cp:coreProperties>
</file>